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83C2E" w:rsidRDefault="00283C2E" w:rsidP="00D97B6E">
      <w:pPr>
        <w:pStyle w:val="Heading1"/>
        <w:spacing w:after="0" w:line="240" w:lineRule="atLeast"/>
        <w:ind w:left="1292" w:right="665"/>
      </w:pPr>
      <w:r>
        <w:t xml:space="preserve">Школьный  этап 5 класс. </w:t>
      </w:r>
    </w:p>
    <w:p w:rsidR="00283C2E" w:rsidRDefault="00283C2E" w:rsidP="00407181">
      <w:pPr>
        <w:spacing w:after="243" w:line="271" w:lineRule="auto"/>
        <w:ind w:left="270" w:right="194"/>
        <w:jc w:val="center"/>
        <w:outlineLvl w:val="0"/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9" o:spid="_x0000_s1026" type="#_x0000_t75" style="position:absolute;left:0;text-align:left;margin-left:78.9pt;margin-top:108.15pt;width:515.05pt;height:657.1pt;z-index:251658240;visibility:visible;mso-position-horizontal-relative:page;mso-position-vertical-relative:page" o:allowoverlap="f">
            <v:imagedata r:id="rId5" o:title=""/>
            <w10:wrap type="topAndBottom" anchorx="page" anchory="page"/>
          </v:shape>
        </w:pict>
      </w:r>
      <w:r>
        <w:rPr>
          <w:b/>
        </w:rPr>
        <w:t>Ответы к теоретическим заданиям школьного этапа.</w:t>
      </w:r>
    </w:p>
    <w:p w:rsidR="00283C2E" w:rsidRDefault="00283C2E" w:rsidP="00D97B6E">
      <w:r>
        <w:br w:type="page"/>
      </w:r>
    </w:p>
    <w:p w:rsidR="00283C2E" w:rsidRDefault="00283C2E" w:rsidP="00D97B6E">
      <w:r>
        <w:tab/>
      </w:r>
      <w:r>
        <w:tab/>
      </w:r>
      <w:r>
        <w:rPr>
          <w:noProof/>
        </w:rPr>
        <w:pict>
          <v:shape id="Picture 310407" o:spid="_x0000_s1027" type="#_x0000_t75" style="position:absolute;left:0;text-align:left;margin-left:28.35pt;margin-top:44.1pt;width:548.75pt;height:715.5pt;z-index:251659264;visibility:visible;mso-position-horizontal-relative:page;mso-position-vertical-relative:page" o:allowoverlap="f">
            <v:imagedata r:id="rId6" o:title=""/>
            <w10:wrap type="topAndBottom" anchorx="page" anchory="page"/>
          </v:shape>
        </w:pict>
      </w:r>
      <w:r>
        <w:tab/>
      </w:r>
      <w:r>
        <w:tab/>
      </w:r>
      <w:r>
        <w:tab/>
      </w:r>
      <w:r>
        <w:tab/>
      </w:r>
    </w:p>
    <w:p w:rsidR="00283C2E" w:rsidRDefault="00283C2E" w:rsidP="00D97B6E"/>
    <w:p w:rsidR="00283C2E" w:rsidRDefault="00283C2E" w:rsidP="00D97B6E"/>
    <w:p w:rsidR="00283C2E" w:rsidRDefault="00283C2E" w:rsidP="00D97B6E">
      <w:r>
        <w:tab/>
      </w:r>
      <w:r>
        <w:tab/>
        <w:t>5 класс</w:t>
      </w:r>
    </w:p>
    <w:p w:rsidR="00283C2E" w:rsidRDefault="00283C2E" w:rsidP="00D97B6E"/>
    <w:p w:rsidR="00283C2E" w:rsidRDefault="00283C2E" w:rsidP="00D97B6E"/>
    <w:p w:rsidR="00283C2E" w:rsidRDefault="00283C2E" w:rsidP="00D97B6E">
      <w:r>
        <w:t>Критерии: с № 1 по № 9 по 1 баллу за задание , №10 – 6 баллов (эскиз</w:t>
      </w:r>
      <w:r w:rsidRPr="00503DFA">
        <w:t xml:space="preserve"> -</w:t>
      </w:r>
      <w:r>
        <w:t xml:space="preserve"> 2</w:t>
      </w:r>
      <w:r w:rsidRPr="00503DFA">
        <w:t xml:space="preserve"> </w:t>
      </w:r>
      <w:r>
        <w:t xml:space="preserve">балла, волокнистый состав </w:t>
      </w:r>
      <w:r w:rsidRPr="00503DFA">
        <w:t xml:space="preserve">- </w:t>
      </w:r>
      <w:r>
        <w:t>2 б, декоративная отделка – 2</w:t>
      </w:r>
      <w:bookmarkStart w:id="0" w:name="_GoBack"/>
      <w:bookmarkEnd w:id="0"/>
      <w:r>
        <w:t xml:space="preserve"> балла.) Всего -16 баллов</w:t>
      </w:r>
    </w:p>
    <w:p w:rsidR="00283C2E" w:rsidRPr="00AC7A41" w:rsidRDefault="00283C2E" w:rsidP="00D97B6E"/>
    <w:sectPr w:rsidR="00283C2E" w:rsidRPr="00AC7A41" w:rsidSect="00D97B6E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81C4897"/>
    <w:multiLevelType w:val="hybridMultilevel"/>
    <w:tmpl w:val="1CDA5CF2"/>
    <w:lvl w:ilvl="0" w:tplc="0B620B10">
      <w:start w:val="1"/>
      <w:numFmt w:val="decimal"/>
      <w:lvlText w:val="%1."/>
      <w:lvlJc w:val="left"/>
      <w:pPr>
        <w:ind w:left="93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1" w:tplc="A96E959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2" w:tplc="F75C08B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3" w:tplc="5264363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4" w:tplc="A1A268A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5" w:tplc="506CB25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6" w:tplc="881C090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7" w:tplc="7AAEC3C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8" w:tplc="A51A591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</w:abstractNum>
  <w:abstractNum w:abstractNumId="1">
    <w:nsid w:val="4E6B15A0"/>
    <w:multiLevelType w:val="hybridMultilevel"/>
    <w:tmpl w:val="9B6AAE36"/>
    <w:lvl w:ilvl="0" w:tplc="C722F1CC">
      <w:start w:val="1"/>
      <w:numFmt w:val="decimal"/>
      <w:lvlText w:val="%1."/>
      <w:lvlJc w:val="left"/>
      <w:pPr>
        <w:ind w:left="13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1" w:tplc="A2D669B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2" w:tplc="1B82A21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3" w:tplc="CD4469E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4" w:tplc="C19AB7D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5" w:tplc="5DAACE3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6" w:tplc="11F8C7B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7" w:tplc="775462B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8" w:tplc="33F6C79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</w:abstractNum>
  <w:abstractNum w:abstractNumId="2">
    <w:nsid w:val="7509207B"/>
    <w:multiLevelType w:val="hybridMultilevel"/>
    <w:tmpl w:val="8FFE8480"/>
    <w:lvl w:ilvl="0" w:tplc="C302C700">
      <w:start w:val="1"/>
      <w:numFmt w:val="decimal"/>
      <w:lvlText w:val="%1."/>
      <w:lvlJc w:val="left"/>
      <w:pPr>
        <w:ind w:left="11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1" w:tplc="FBE422F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2" w:tplc="F3B29B1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3" w:tplc="697C15B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4" w:tplc="B0F2E3D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5" w:tplc="F3E2E91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6" w:tplc="F18C44D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7" w:tplc="6CE2896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8" w:tplc="8F227D5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6D3ACA"/>
    <w:rsid w:val="000347BA"/>
    <w:rsid w:val="0017135B"/>
    <w:rsid w:val="00283C2E"/>
    <w:rsid w:val="003D33D5"/>
    <w:rsid w:val="00407181"/>
    <w:rsid w:val="00482148"/>
    <w:rsid w:val="00503DFA"/>
    <w:rsid w:val="0058489D"/>
    <w:rsid w:val="006D3ACA"/>
    <w:rsid w:val="0078286F"/>
    <w:rsid w:val="00891668"/>
    <w:rsid w:val="00AC7A41"/>
    <w:rsid w:val="00B33853"/>
    <w:rsid w:val="00C15988"/>
    <w:rsid w:val="00D97B6E"/>
    <w:rsid w:val="00E104F1"/>
    <w:rsid w:val="00EF38F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97B6E"/>
    <w:pPr>
      <w:spacing w:after="5" w:line="269" w:lineRule="auto"/>
      <w:ind w:left="312" w:hanging="10"/>
      <w:jc w:val="both"/>
    </w:pPr>
    <w:rPr>
      <w:rFonts w:ascii="Times New Roman" w:eastAsia="Times New Roman" w:hAnsi="Times New Roman"/>
      <w:color w:val="000000"/>
      <w:sz w:val="24"/>
    </w:rPr>
  </w:style>
  <w:style w:type="paragraph" w:styleId="Heading1">
    <w:name w:val="heading 1"/>
    <w:basedOn w:val="Normal"/>
    <w:next w:val="Normal"/>
    <w:link w:val="Heading1Char"/>
    <w:uiPriority w:val="99"/>
    <w:qFormat/>
    <w:rsid w:val="00D97B6E"/>
    <w:pPr>
      <w:keepNext/>
      <w:keepLines/>
      <w:spacing w:after="3" w:line="268" w:lineRule="auto"/>
      <w:ind w:left="306"/>
      <w:jc w:val="center"/>
      <w:outlineLvl w:val="0"/>
    </w:pPr>
    <w:rPr>
      <w:b/>
      <w:u w:val="single" w:color="000000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D97B6E"/>
    <w:rPr>
      <w:rFonts w:ascii="Times New Roman" w:hAnsi="Times New Roman" w:cs="Times New Roman"/>
      <w:b/>
      <w:color w:val="000000"/>
      <w:sz w:val="24"/>
      <w:u w:val="single" w:color="000000"/>
      <w:lang w:eastAsia="ru-RU"/>
    </w:rPr>
  </w:style>
  <w:style w:type="paragraph" w:styleId="ListParagraph">
    <w:name w:val="List Paragraph"/>
    <w:basedOn w:val="Normal"/>
    <w:uiPriority w:val="99"/>
    <w:qFormat/>
    <w:rsid w:val="00D97B6E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34</TotalTime>
  <Pages>3</Pages>
  <Words>38</Words>
  <Characters>218</Characters>
  <Application>Microsoft Office Outlook</Application>
  <DocSecurity>0</DocSecurity>
  <Lines>0</Lines>
  <Paragraphs>0</Paragraphs>
  <ScaleCrop>false</ScaleCrop>
  <Company>SPecialiST RePack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Admin</cp:lastModifiedBy>
  <cp:revision>7</cp:revision>
  <dcterms:created xsi:type="dcterms:W3CDTF">2015-10-26T19:19:00Z</dcterms:created>
  <dcterms:modified xsi:type="dcterms:W3CDTF">2015-12-12T20:28:00Z</dcterms:modified>
</cp:coreProperties>
</file>